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2CF" w:rsidRDefault="003E42CF" w:rsidP="003E42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BATESON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3E42CF" w:rsidRDefault="003E42CF" w:rsidP="003E42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Baslingthorpe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  <w:bookmarkStart w:id="0" w:name="_GoBack"/>
      <w:bookmarkEnd w:id="0"/>
    </w:p>
    <w:p w:rsidR="003E42CF" w:rsidRDefault="003E42CF" w:rsidP="003E42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42CF" w:rsidRDefault="003E42CF" w:rsidP="003E42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42CF" w:rsidRDefault="003E42CF" w:rsidP="003E42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</w:t>
      </w:r>
    </w:p>
    <w:p w:rsidR="003E42CF" w:rsidRDefault="003E42CF" w:rsidP="003E42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Swynford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E42CF" w:rsidRDefault="003E42CF" w:rsidP="003E42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24-5)</w:t>
      </w:r>
    </w:p>
    <w:p w:rsidR="003E42CF" w:rsidRDefault="003E42CF" w:rsidP="003E42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42CF" w:rsidRDefault="003E42CF" w:rsidP="003E42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E42CF" w:rsidRDefault="003E42CF" w:rsidP="003E42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December 2015</w:t>
      </w:r>
    </w:p>
    <w:sectPr w:rsidR="00DD5B8A" w:rsidRPr="003E42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2CF" w:rsidRDefault="003E42CF" w:rsidP="00564E3C">
      <w:pPr>
        <w:spacing w:after="0" w:line="240" w:lineRule="auto"/>
      </w:pPr>
      <w:r>
        <w:separator/>
      </w:r>
    </w:p>
  </w:endnote>
  <w:endnote w:type="continuationSeparator" w:id="0">
    <w:p w:rsidR="003E42CF" w:rsidRDefault="003E42C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E42CF">
      <w:rPr>
        <w:rFonts w:ascii="Times New Roman" w:hAnsi="Times New Roman" w:cs="Times New Roman"/>
        <w:noProof/>
        <w:sz w:val="24"/>
        <w:szCs w:val="24"/>
      </w:rPr>
      <w:t>29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2CF" w:rsidRDefault="003E42CF" w:rsidP="00564E3C">
      <w:pPr>
        <w:spacing w:after="0" w:line="240" w:lineRule="auto"/>
      </w:pPr>
      <w:r>
        <w:separator/>
      </w:r>
    </w:p>
  </w:footnote>
  <w:footnote w:type="continuationSeparator" w:id="0">
    <w:p w:rsidR="003E42CF" w:rsidRDefault="003E42C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2CF"/>
    <w:rsid w:val="00372DC6"/>
    <w:rsid w:val="003E42CF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0A16B"/>
  <w15:chartTrackingRefBased/>
  <w15:docId w15:val="{B492FBF4-413D-411F-8827-386A075CA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2015-12-29T19:25:00Z</dcterms:created>
  <dcterms:modified xsi:type="dcterms:W3CDTF">2015-12-29T19:26:00Z</dcterms:modified>
</cp:coreProperties>
</file>